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b/>
          <w:sz w:val="56"/>
          <w:szCs w:val="56"/>
        </w:rPr>
        <w:alias w:val="Title"/>
        <w:tag w:val=""/>
        <w:id w:val="-1825579549"/>
        <w:placeholder>
          <w:docPart w:val="1AD10BEAF3BB4FD5AA205E3E5596D4B9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:rsidR="00EA71C9" w:rsidRDefault="0034776E" w:rsidP="0034776E">
          <w:pPr>
            <w:spacing w:before="1920"/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Zahtjev za isplatu predujma</w:t>
          </w:r>
        </w:p>
      </w:sdtContent>
    </w:sdt>
    <w:p w:rsidR="00EA71C9" w:rsidRDefault="00EA71C9" w:rsidP="00EA71C9">
      <w:pPr>
        <w:tabs>
          <w:tab w:val="left" w:pos="8175"/>
        </w:tabs>
        <w:jc w:val="right"/>
        <w:rPr>
          <w:b/>
          <w:sz w:val="40"/>
          <w:szCs w:val="40"/>
        </w:rPr>
      </w:pPr>
      <w:r w:rsidRPr="00EA71C9">
        <w:rPr>
          <w:b/>
          <w:sz w:val="40"/>
          <w:szCs w:val="40"/>
        </w:rPr>
        <w:t>Šifra:</w:t>
      </w:r>
      <w:r w:rsidRPr="00EA71C9">
        <w:rPr>
          <w:b/>
          <w:sz w:val="56"/>
          <w:szCs w:val="56"/>
        </w:rPr>
        <w:t xml:space="preserve">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1430857875"/>
          <w:placeholder>
            <w:docPart w:val="5106F9ED9355444E8D2E04600E634A34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DC3A56">
            <w:rPr>
              <w:b/>
              <w:sz w:val="40"/>
              <w:szCs w:val="40"/>
            </w:rPr>
            <w:t>L2_PV_O1_5.2</w:t>
          </w:r>
        </w:sdtContent>
      </w:sdt>
    </w:p>
    <w:p w:rsidR="0034776E" w:rsidRDefault="0034776E">
      <w:pPr>
        <w:spacing w:after="0" w:line="240" w:lineRule="auto"/>
        <w:rPr>
          <w:b/>
          <w:sz w:val="56"/>
          <w:szCs w:val="56"/>
        </w:rPr>
      </w:pPr>
      <w:r>
        <w:rPr>
          <w:b/>
          <w:sz w:val="56"/>
          <w:szCs w:val="56"/>
        </w:rPr>
        <w:br w:type="page"/>
      </w:r>
    </w:p>
    <w:p w:rsidR="00E506A7" w:rsidRPr="00E506A7" w:rsidRDefault="00E506A7" w:rsidP="00E506A7">
      <w:pPr>
        <w:jc w:val="center"/>
        <w:rPr>
          <w:rFonts w:cs="Calibri"/>
          <w:b/>
          <w:sz w:val="28"/>
          <w:szCs w:val="28"/>
        </w:rPr>
      </w:pPr>
      <w:r w:rsidRPr="00E506A7">
        <w:rPr>
          <w:rFonts w:cs="Calibri"/>
          <w:b/>
          <w:sz w:val="28"/>
          <w:szCs w:val="28"/>
        </w:rPr>
        <w:t xml:space="preserve">ZAHTJEV ZA ISPLATU PREDUJMA </w:t>
      </w:r>
    </w:p>
    <w:p w:rsidR="00E506A7" w:rsidRPr="00E506A7" w:rsidRDefault="00E506A7" w:rsidP="00E506A7">
      <w:pPr>
        <w:jc w:val="center"/>
        <w:rPr>
          <w:rFonts w:cs="Calibri"/>
          <w:b/>
          <w:sz w:val="28"/>
          <w:szCs w:val="28"/>
        </w:rPr>
      </w:pPr>
      <w:r w:rsidRPr="00E506A7">
        <w:rPr>
          <w:rFonts w:cs="Calibri"/>
          <w:b/>
          <w:sz w:val="28"/>
          <w:szCs w:val="28"/>
        </w:rPr>
        <w:t xml:space="preserve">U PROVEDBI </w:t>
      </w:r>
      <w:r w:rsidR="00A72868">
        <w:rPr>
          <w:rFonts w:cs="Calibri"/>
          <w:b/>
          <w:sz w:val="28"/>
          <w:szCs w:val="28"/>
        </w:rPr>
        <w:t>POD</w:t>
      </w:r>
      <w:r w:rsidRPr="00E506A7">
        <w:rPr>
          <w:rFonts w:cs="Calibri"/>
          <w:b/>
          <w:sz w:val="28"/>
          <w:szCs w:val="28"/>
        </w:rPr>
        <w:t xml:space="preserve">MJERE </w:t>
      </w:r>
      <w:r w:rsidR="001F47CB">
        <w:rPr>
          <w:rFonts w:cs="Calibri"/>
          <w:b/>
          <w:sz w:val="28"/>
          <w:szCs w:val="28"/>
        </w:rPr>
        <w:t>5.2</w:t>
      </w:r>
    </w:p>
    <w:p w:rsidR="00E506A7" w:rsidRPr="00E506A7" w:rsidRDefault="00E506A7" w:rsidP="00E506A7">
      <w:pPr>
        <w:spacing w:before="100" w:beforeAutospacing="1" w:after="100" w:afterAutospacing="1"/>
        <w:jc w:val="both"/>
        <w:rPr>
          <w:rFonts w:eastAsia="Times New Roman"/>
          <w:color w:val="000000"/>
          <w:sz w:val="20"/>
          <w:szCs w:val="20"/>
        </w:rPr>
      </w:pPr>
      <w:r w:rsidRPr="00E506A7">
        <w:rPr>
          <w:rFonts w:eastAsia="Times New Roman"/>
          <w:b/>
          <w:bCs/>
          <w:color w:val="000000"/>
          <w:sz w:val="20"/>
          <w:szCs w:val="20"/>
        </w:rPr>
        <w:t xml:space="preserve"> Podaci o korisniku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"/>
        <w:gridCol w:w="5175"/>
        <w:gridCol w:w="3678"/>
      </w:tblGrid>
      <w:tr w:rsidR="00E506A7" w:rsidRPr="00E506A7" w:rsidTr="00293E95">
        <w:trPr>
          <w:trHeight w:hRule="exact" w:val="454"/>
        </w:trPr>
        <w:tc>
          <w:tcPr>
            <w:tcW w:w="234" w:type="pct"/>
            <w:vAlign w:val="center"/>
          </w:tcPr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E506A7">
              <w:rPr>
                <w:rFonts w:eastAsia="Times New Roman"/>
                <w:b/>
                <w:sz w:val="20"/>
                <w:szCs w:val="20"/>
              </w:rPr>
              <w:t>1.</w:t>
            </w:r>
          </w:p>
        </w:tc>
        <w:tc>
          <w:tcPr>
            <w:tcW w:w="2786" w:type="pct"/>
            <w:vAlign w:val="center"/>
          </w:tcPr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 w:rsidRPr="00E506A7">
              <w:rPr>
                <w:rFonts w:eastAsia="Times New Roman"/>
                <w:b/>
                <w:sz w:val="20"/>
                <w:szCs w:val="20"/>
              </w:rPr>
              <w:t>Ime i prezime/naziv korisnika</w:t>
            </w:r>
            <w:r w:rsidR="00B81C3E">
              <w:rPr>
                <w:rFonts w:eastAsia="Times New Roman"/>
                <w:b/>
                <w:sz w:val="20"/>
                <w:szCs w:val="20"/>
              </w:rPr>
              <w:t>:</w:t>
            </w:r>
          </w:p>
        </w:tc>
        <w:tc>
          <w:tcPr>
            <w:tcW w:w="1980" w:type="pct"/>
            <w:vAlign w:val="center"/>
          </w:tcPr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E506A7" w:rsidRPr="00E506A7" w:rsidTr="00293E95">
        <w:trPr>
          <w:trHeight w:hRule="exact" w:val="454"/>
        </w:trPr>
        <w:tc>
          <w:tcPr>
            <w:tcW w:w="234" w:type="pct"/>
            <w:vAlign w:val="center"/>
          </w:tcPr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E506A7">
              <w:rPr>
                <w:rFonts w:eastAsia="Times New Roman"/>
                <w:b/>
                <w:sz w:val="20"/>
                <w:szCs w:val="20"/>
              </w:rPr>
              <w:t>2.</w:t>
            </w:r>
          </w:p>
        </w:tc>
        <w:tc>
          <w:tcPr>
            <w:tcW w:w="2786" w:type="pct"/>
            <w:vAlign w:val="center"/>
          </w:tcPr>
          <w:p w:rsidR="00E506A7" w:rsidRPr="00E506A7" w:rsidRDefault="008B56F0" w:rsidP="00E506A7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OIB</w:t>
            </w:r>
            <w:r w:rsidR="00E506A7" w:rsidRPr="00E506A7">
              <w:rPr>
                <w:rFonts w:eastAsia="Times New Roman"/>
                <w:b/>
                <w:sz w:val="20"/>
                <w:szCs w:val="20"/>
              </w:rPr>
              <w:t xml:space="preserve"> korisnika</w:t>
            </w:r>
            <w:r w:rsidR="00B81C3E">
              <w:rPr>
                <w:rFonts w:eastAsia="Times New Roman"/>
                <w:b/>
                <w:sz w:val="20"/>
                <w:szCs w:val="20"/>
              </w:rPr>
              <w:t>:</w:t>
            </w:r>
          </w:p>
        </w:tc>
        <w:tc>
          <w:tcPr>
            <w:tcW w:w="1980" w:type="pct"/>
            <w:vAlign w:val="center"/>
          </w:tcPr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E506A7" w:rsidRPr="00E506A7" w:rsidTr="00293E95">
        <w:trPr>
          <w:trHeight w:hRule="exact" w:val="454"/>
        </w:trPr>
        <w:tc>
          <w:tcPr>
            <w:tcW w:w="234" w:type="pct"/>
            <w:vAlign w:val="center"/>
          </w:tcPr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E506A7">
              <w:rPr>
                <w:rFonts w:eastAsia="Times New Roman"/>
                <w:b/>
                <w:sz w:val="20"/>
                <w:szCs w:val="20"/>
              </w:rPr>
              <w:t>3.</w:t>
            </w:r>
          </w:p>
        </w:tc>
        <w:tc>
          <w:tcPr>
            <w:tcW w:w="2786" w:type="pct"/>
            <w:vAlign w:val="center"/>
          </w:tcPr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 w:rsidRPr="00E506A7">
              <w:rPr>
                <w:rFonts w:eastAsia="Times New Roman"/>
                <w:b/>
                <w:sz w:val="20"/>
                <w:szCs w:val="20"/>
              </w:rPr>
              <w:t>Pravni zastupnik - u slučaju pravne osobe</w:t>
            </w:r>
            <w:r w:rsidR="00B81C3E">
              <w:rPr>
                <w:rFonts w:eastAsia="Times New Roman"/>
                <w:b/>
                <w:sz w:val="20"/>
                <w:szCs w:val="20"/>
              </w:rPr>
              <w:t>:</w:t>
            </w:r>
          </w:p>
        </w:tc>
        <w:tc>
          <w:tcPr>
            <w:tcW w:w="1980" w:type="pct"/>
            <w:vAlign w:val="center"/>
          </w:tcPr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E506A7" w:rsidRPr="00E506A7" w:rsidTr="00A359B5">
        <w:trPr>
          <w:trHeight w:hRule="exact" w:val="754"/>
        </w:trPr>
        <w:tc>
          <w:tcPr>
            <w:tcW w:w="234" w:type="pct"/>
            <w:vAlign w:val="center"/>
          </w:tcPr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E506A7">
              <w:rPr>
                <w:rFonts w:eastAsia="Times New Roman"/>
                <w:b/>
                <w:sz w:val="20"/>
                <w:szCs w:val="20"/>
              </w:rPr>
              <w:t>4.</w:t>
            </w:r>
          </w:p>
        </w:tc>
        <w:tc>
          <w:tcPr>
            <w:tcW w:w="2786" w:type="pct"/>
            <w:vAlign w:val="center"/>
          </w:tcPr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 w:rsidRPr="00E506A7">
              <w:rPr>
                <w:rFonts w:eastAsia="Times New Roman"/>
                <w:b/>
                <w:sz w:val="20"/>
                <w:szCs w:val="20"/>
              </w:rPr>
              <w:t>Adresa korisnika</w:t>
            </w:r>
            <w:r w:rsidR="00B81C3E">
              <w:rPr>
                <w:rFonts w:eastAsia="Times New Roman"/>
                <w:b/>
                <w:sz w:val="20"/>
                <w:szCs w:val="20"/>
              </w:rPr>
              <w:t>:</w:t>
            </w:r>
          </w:p>
        </w:tc>
        <w:tc>
          <w:tcPr>
            <w:tcW w:w="1980" w:type="pct"/>
            <w:tcBorders>
              <w:bottom w:val="single" w:sz="4" w:space="0" w:color="auto"/>
            </w:tcBorders>
            <w:vAlign w:val="center"/>
          </w:tcPr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</w:tbl>
    <w:p w:rsidR="00E506A7" w:rsidRPr="00E506A7" w:rsidRDefault="000D7EBF" w:rsidP="00884983">
      <w:pPr>
        <w:spacing w:before="480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pict w14:anchorId="70D67667">
          <v:rect id="_x0000_i1025" style="width:0;height:1.5pt" o:hralign="center" o:hrstd="t" o:hr="t" fillcolor="#a0a0a0" stroked="f"/>
        </w:pict>
      </w:r>
    </w:p>
    <w:p w:rsidR="00E506A7" w:rsidRPr="00E506A7" w:rsidRDefault="00E506A7" w:rsidP="00E506A7">
      <w:pPr>
        <w:spacing w:before="100" w:beforeAutospacing="1" w:after="100" w:afterAutospacing="1"/>
        <w:jc w:val="both"/>
        <w:rPr>
          <w:rFonts w:eastAsia="Times New Roman"/>
          <w:b/>
          <w:bCs/>
          <w:color w:val="000000"/>
          <w:sz w:val="20"/>
          <w:szCs w:val="20"/>
        </w:rPr>
      </w:pPr>
      <w:r w:rsidRPr="00E506A7">
        <w:rPr>
          <w:rFonts w:eastAsia="Times New Roman"/>
          <w:b/>
          <w:bCs/>
          <w:color w:val="000000"/>
          <w:sz w:val="20"/>
          <w:szCs w:val="20"/>
        </w:rPr>
        <w:t xml:space="preserve">Podaci o Odluci o dodjeli sredstava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9"/>
        <w:gridCol w:w="4789"/>
      </w:tblGrid>
      <w:tr w:rsidR="00E506A7" w:rsidRPr="00E506A7" w:rsidTr="00A359B5"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E506A7">
              <w:rPr>
                <w:rFonts w:eastAsia="Times New Roman"/>
                <w:b/>
                <w:sz w:val="20"/>
                <w:szCs w:val="20"/>
              </w:rPr>
              <w:t>KLASA predmeta:</w:t>
            </w:r>
          </w:p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2578" w:type="pct"/>
            <w:tcBorders>
              <w:left w:val="single" w:sz="4" w:space="0" w:color="auto"/>
            </w:tcBorders>
          </w:tcPr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E506A7" w:rsidRPr="00E506A7" w:rsidTr="00A359B5"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E506A7">
              <w:rPr>
                <w:rFonts w:eastAsia="Times New Roman"/>
                <w:b/>
                <w:sz w:val="20"/>
                <w:szCs w:val="20"/>
              </w:rPr>
              <w:t>Datum izdavanja odluke:</w:t>
            </w:r>
          </w:p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2578" w:type="pct"/>
            <w:tcBorders>
              <w:left w:val="single" w:sz="4" w:space="0" w:color="auto"/>
            </w:tcBorders>
          </w:tcPr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E506A7" w:rsidRPr="00E506A7" w:rsidTr="00A359B5"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E506A7">
              <w:rPr>
                <w:rFonts w:eastAsia="Times New Roman"/>
                <w:b/>
                <w:sz w:val="20"/>
                <w:szCs w:val="20"/>
              </w:rPr>
              <w:t>Odobreni iznos potpore:</w:t>
            </w:r>
          </w:p>
          <w:p w:rsidR="00E506A7" w:rsidRPr="00E506A7" w:rsidRDefault="00E506A7" w:rsidP="00E506A7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2578" w:type="pct"/>
            <w:tcBorders>
              <w:left w:val="single" w:sz="4" w:space="0" w:color="auto"/>
            </w:tcBorders>
          </w:tcPr>
          <w:p w:rsidR="00E506A7" w:rsidRPr="00E506A7" w:rsidRDefault="00E506A7" w:rsidP="00884983">
            <w:pPr>
              <w:spacing w:after="0" w:line="240" w:lineRule="auto"/>
              <w:ind w:left="4082"/>
              <w:rPr>
                <w:rFonts w:eastAsia="Times New Roman"/>
                <w:b/>
                <w:sz w:val="20"/>
                <w:szCs w:val="20"/>
              </w:rPr>
            </w:pPr>
            <w:r w:rsidRPr="00E506A7">
              <w:rPr>
                <w:rFonts w:eastAsia="Times New Roman"/>
                <w:b/>
                <w:sz w:val="20"/>
                <w:szCs w:val="20"/>
              </w:rPr>
              <w:t>HRK</w:t>
            </w:r>
          </w:p>
        </w:tc>
      </w:tr>
    </w:tbl>
    <w:p w:rsidR="00E506A7" w:rsidRPr="00E506A7" w:rsidRDefault="000D7EBF" w:rsidP="00884983">
      <w:pPr>
        <w:spacing w:before="480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pict w14:anchorId="6E8952B6">
          <v:rect id="_x0000_i1026" style="width:0;height:1.5pt" o:hralign="center" o:hrstd="t" o:hr="t" fillcolor="#a0a0a0" stroked="f"/>
        </w:pict>
      </w:r>
    </w:p>
    <w:p w:rsidR="00E506A7" w:rsidRPr="00E506A7" w:rsidRDefault="00E506A7" w:rsidP="00884983">
      <w:pPr>
        <w:spacing w:after="240"/>
        <w:rPr>
          <w:rFonts w:cs="Calibri"/>
          <w:b/>
          <w:sz w:val="20"/>
          <w:szCs w:val="20"/>
        </w:rPr>
      </w:pPr>
      <w:r w:rsidRPr="00E506A7">
        <w:rPr>
          <w:rFonts w:cs="Calibri"/>
          <w:b/>
          <w:sz w:val="20"/>
          <w:szCs w:val="20"/>
        </w:rPr>
        <w:t>Podaci o predujmu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7"/>
        <w:gridCol w:w="6921"/>
      </w:tblGrid>
      <w:tr w:rsidR="00E506A7" w:rsidRPr="00E506A7" w:rsidTr="00884983">
        <w:trPr>
          <w:trHeight w:val="454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6A7" w:rsidRPr="00E506A7" w:rsidRDefault="00293E95" w:rsidP="00293E95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 xml:space="preserve">Traženi iznos predujma: </w:t>
            </w:r>
          </w:p>
        </w:tc>
        <w:tc>
          <w:tcPr>
            <w:tcW w:w="3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6A7" w:rsidRPr="00E506A7" w:rsidRDefault="00E506A7" w:rsidP="00884983">
            <w:pPr>
              <w:spacing w:after="0" w:line="240" w:lineRule="auto"/>
              <w:ind w:left="6180"/>
              <w:rPr>
                <w:rFonts w:eastAsia="Times New Roman"/>
                <w:b/>
                <w:sz w:val="20"/>
                <w:szCs w:val="20"/>
              </w:rPr>
            </w:pPr>
            <w:r w:rsidRPr="00E506A7">
              <w:rPr>
                <w:rFonts w:eastAsia="Times New Roman"/>
                <w:b/>
                <w:sz w:val="20"/>
                <w:szCs w:val="20"/>
              </w:rPr>
              <w:t>HRK</w:t>
            </w:r>
          </w:p>
        </w:tc>
      </w:tr>
      <w:tr w:rsidR="00293E95" w:rsidRPr="00E506A7" w:rsidTr="00884983">
        <w:trPr>
          <w:trHeight w:val="454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E95" w:rsidRPr="00E506A7" w:rsidRDefault="00151A1D" w:rsidP="00293E95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Naziv banke</w:t>
            </w:r>
            <w:r w:rsidR="00B81C3E">
              <w:rPr>
                <w:rFonts w:eastAsia="Times New Roman"/>
                <w:b/>
                <w:sz w:val="20"/>
                <w:szCs w:val="20"/>
              </w:rPr>
              <w:t>:</w:t>
            </w:r>
          </w:p>
        </w:tc>
        <w:tc>
          <w:tcPr>
            <w:tcW w:w="3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E95" w:rsidRPr="00E506A7" w:rsidRDefault="00293E95" w:rsidP="00293E95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293E95" w:rsidRPr="00E506A7" w:rsidTr="00884983">
        <w:trPr>
          <w:trHeight w:val="454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E95" w:rsidRDefault="00293E95" w:rsidP="00293E95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Broj žiro računa</w:t>
            </w:r>
            <w:r w:rsidR="00151A1D">
              <w:rPr>
                <w:rFonts w:eastAsia="Times New Roman"/>
                <w:b/>
                <w:sz w:val="20"/>
                <w:szCs w:val="20"/>
              </w:rPr>
              <w:t>/IBAN</w:t>
            </w:r>
            <w:r w:rsidR="00B81C3E">
              <w:rPr>
                <w:rFonts w:eastAsia="Times New Roman"/>
                <w:b/>
                <w:sz w:val="20"/>
                <w:szCs w:val="20"/>
              </w:rPr>
              <w:t>:</w:t>
            </w:r>
          </w:p>
        </w:tc>
        <w:tc>
          <w:tcPr>
            <w:tcW w:w="3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E95" w:rsidRDefault="00293E95" w:rsidP="00293E95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</w:tbl>
    <w:p w:rsidR="00E506A7" w:rsidRPr="00E506A7" w:rsidRDefault="000D7EBF" w:rsidP="00884983">
      <w:pPr>
        <w:spacing w:before="480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pict w14:anchorId="253715B7">
          <v:rect id="_x0000_i1027" style="width:0;height:1.5pt" o:hralign="center" o:hrstd="t" o:hr="t" fillcolor="#a0a0a0" stroked="f"/>
        </w:pict>
      </w:r>
    </w:p>
    <w:p w:rsidR="00884983" w:rsidRDefault="00884983">
      <w:r>
        <w:br w:type="page"/>
      </w:r>
    </w:p>
    <w:tbl>
      <w:tblPr>
        <w:tblW w:w="9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"/>
        <w:gridCol w:w="8958"/>
      </w:tblGrid>
      <w:tr w:rsidR="00DA5FCF" w:rsidRPr="00E506A7" w:rsidTr="00DA5FCF">
        <w:trPr>
          <w:trHeight w:val="198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DA5FCF" w:rsidRPr="00E506A7" w:rsidRDefault="00DA5FCF" w:rsidP="00E506A7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8958" w:type="dxa"/>
            <w:tcBorders>
              <w:top w:val="nil"/>
              <w:left w:val="nil"/>
              <w:bottom w:val="nil"/>
              <w:right w:val="nil"/>
            </w:tcBorders>
          </w:tcPr>
          <w:p w:rsidR="00DA5FCF" w:rsidRPr="00E506A7" w:rsidRDefault="00DA5FCF" w:rsidP="00E506A7">
            <w:pPr>
              <w:rPr>
                <w:rFonts w:cs="Calibri"/>
                <w:b/>
                <w:sz w:val="20"/>
                <w:szCs w:val="20"/>
              </w:rPr>
            </w:pPr>
            <w:r w:rsidRPr="00E506A7">
              <w:rPr>
                <w:rFonts w:cs="Calibri"/>
                <w:b/>
                <w:sz w:val="20"/>
                <w:szCs w:val="20"/>
              </w:rPr>
              <w:t>Bankovna garancija</w:t>
            </w:r>
          </w:p>
          <w:tbl>
            <w:tblPr>
              <w:tblW w:w="4999" w:type="pct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056"/>
              <w:gridCol w:w="4674"/>
            </w:tblGrid>
            <w:tr w:rsidR="00DA5FCF" w:rsidRPr="00E506A7" w:rsidTr="00DA5FCF">
              <w:trPr>
                <w:trHeight w:val="476"/>
              </w:trPr>
              <w:tc>
                <w:tcPr>
                  <w:tcW w:w="2323" w:type="pct"/>
                  <w:tcBorders>
                    <w:right w:val="single" w:sz="4" w:space="0" w:color="auto"/>
                  </w:tcBorders>
                </w:tcPr>
                <w:p w:rsidR="00DA5FCF" w:rsidRPr="00E506A7" w:rsidRDefault="00DA5FCF" w:rsidP="00E506A7">
                  <w:pPr>
                    <w:spacing w:after="0" w:line="240" w:lineRule="auto"/>
                    <w:rPr>
                      <w:rFonts w:eastAsia="Times New Roman"/>
                      <w:b/>
                      <w:sz w:val="20"/>
                      <w:szCs w:val="20"/>
                    </w:rPr>
                  </w:pPr>
                </w:p>
                <w:p w:rsidR="00DA5FCF" w:rsidRPr="00E506A7" w:rsidRDefault="00DA5FCF" w:rsidP="00E506A7">
                  <w:pPr>
                    <w:spacing w:after="0" w:line="240" w:lineRule="auto"/>
                    <w:rPr>
                      <w:rFonts w:eastAsia="Times New Roman"/>
                      <w:b/>
                      <w:sz w:val="20"/>
                      <w:szCs w:val="20"/>
                    </w:rPr>
                  </w:pPr>
                  <w:r w:rsidRPr="00E506A7">
                    <w:rPr>
                      <w:rFonts w:cs="Calibri"/>
                      <w:sz w:val="20"/>
                      <w:szCs w:val="20"/>
                    </w:rPr>
                    <w:t>Ime banke</w:t>
                  </w:r>
                  <w:r w:rsidRPr="00E506A7">
                    <w:rPr>
                      <w:rFonts w:eastAsia="Times New Roman"/>
                      <w:b/>
                      <w:sz w:val="20"/>
                      <w:szCs w:val="20"/>
                    </w:rPr>
                    <w:t xml:space="preserve"> :</w:t>
                  </w:r>
                </w:p>
              </w:tc>
              <w:tc>
                <w:tcPr>
                  <w:tcW w:w="26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5FCF" w:rsidRPr="00E506A7" w:rsidRDefault="00DA5FCF" w:rsidP="00E506A7">
                  <w:pPr>
                    <w:spacing w:after="0" w:line="240" w:lineRule="auto"/>
                    <w:rPr>
                      <w:rFonts w:eastAsia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DA5FCF" w:rsidRPr="00E506A7" w:rsidTr="00DA5FCF">
              <w:trPr>
                <w:trHeight w:val="476"/>
              </w:trPr>
              <w:tc>
                <w:tcPr>
                  <w:tcW w:w="2323" w:type="pct"/>
                  <w:tcBorders>
                    <w:right w:val="single" w:sz="4" w:space="0" w:color="auto"/>
                  </w:tcBorders>
                </w:tcPr>
                <w:p w:rsidR="00DA5FCF" w:rsidRPr="00E506A7" w:rsidRDefault="00DA5FCF" w:rsidP="00E506A7">
                  <w:pPr>
                    <w:spacing w:after="0" w:line="240" w:lineRule="auto"/>
                    <w:rPr>
                      <w:rFonts w:eastAsia="Times New Roman"/>
                      <w:b/>
                      <w:sz w:val="20"/>
                      <w:szCs w:val="20"/>
                    </w:rPr>
                  </w:pPr>
                </w:p>
                <w:p w:rsidR="00DA5FCF" w:rsidRPr="00E506A7" w:rsidRDefault="00DA5FCF" w:rsidP="00E506A7">
                  <w:pPr>
                    <w:spacing w:after="0" w:line="240" w:lineRule="auto"/>
                    <w:rPr>
                      <w:rFonts w:eastAsia="Times New Roman"/>
                      <w:b/>
                      <w:sz w:val="20"/>
                      <w:szCs w:val="20"/>
                    </w:rPr>
                  </w:pPr>
                  <w:r w:rsidRPr="00E506A7">
                    <w:rPr>
                      <w:rFonts w:cs="Calibri"/>
                      <w:sz w:val="20"/>
                      <w:szCs w:val="20"/>
                    </w:rPr>
                    <w:t>Adresa banke:</w:t>
                  </w:r>
                </w:p>
              </w:tc>
              <w:tc>
                <w:tcPr>
                  <w:tcW w:w="26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5FCF" w:rsidRPr="00E506A7" w:rsidRDefault="00DA5FCF" w:rsidP="00E506A7">
                  <w:pPr>
                    <w:spacing w:after="0" w:line="240" w:lineRule="auto"/>
                    <w:rPr>
                      <w:rFonts w:eastAsia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DA5FCF" w:rsidRPr="00E506A7" w:rsidTr="00DA5FCF">
              <w:trPr>
                <w:trHeight w:val="491"/>
              </w:trPr>
              <w:tc>
                <w:tcPr>
                  <w:tcW w:w="2323" w:type="pct"/>
                  <w:tcBorders>
                    <w:right w:val="single" w:sz="4" w:space="0" w:color="auto"/>
                  </w:tcBorders>
                </w:tcPr>
                <w:p w:rsidR="00DA5FCF" w:rsidRPr="00E506A7" w:rsidRDefault="00DA5FCF" w:rsidP="00E506A7">
                  <w:pPr>
                    <w:spacing w:after="0" w:line="240" w:lineRule="auto"/>
                    <w:rPr>
                      <w:rFonts w:eastAsia="Times New Roman"/>
                      <w:b/>
                      <w:sz w:val="20"/>
                      <w:szCs w:val="20"/>
                    </w:rPr>
                  </w:pPr>
                </w:p>
                <w:p w:rsidR="00DA5FCF" w:rsidRPr="00E506A7" w:rsidRDefault="00DA5FCF" w:rsidP="00E506A7">
                  <w:pPr>
                    <w:spacing w:after="0" w:line="240" w:lineRule="auto"/>
                    <w:rPr>
                      <w:rFonts w:eastAsia="Times New Roman"/>
                      <w:b/>
                      <w:sz w:val="20"/>
                      <w:szCs w:val="20"/>
                    </w:rPr>
                  </w:pPr>
                  <w:r>
                    <w:rPr>
                      <w:rFonts w:cs="Calibri"/>
                      <w:sz w:val="20"/>
                      <w:szCs w:val="20"/>
                    </w:rPr>
                    <w:t>Iznos garancije</w:t>
                  </w:r>
                  <w:r w:rsidRPr="00E506A7">
                    <w:rPr>
                      <w:rFonts w:eastAsia="Times New Roman"/>
                      <w:b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6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5FCF" w:rsidRPr="00E506A7" w:rsidRDefault="00DA5FCF" w:rsidP="00E506A7">
                  <w:pPr>
                    <w:spacing w:after="0" w:line="240" w:lineRule="auto"/>
                    <w:rPr>
                      <w:rFonts w:eastAsia="Times New Roman"/>
                      <w:b/>
                      <w:sz w:val="20"/>
                      <w:szCs w:val="20"/>
                    </w:rPr>
                  </w:pPr>
                </w:p>
                <w:p w:rsidR="00DA5FCF" w:rsidRPr="00E506A7" w:rsidRDefault="00186C16" w:rsidP="00884983">
                  <w:pPr>
                    <w:spacing w:after="0" w:line="240" w:lineRule="auto"/>
                    <w:ind w:left="2098"/>
                    <w:rPr>
                      <w:rFonts w:eastAsia="Times New Roman"/>
                      <w:b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b/>
                      <w:sz w:val="20"/>
                      <w:szCs w:val="20"/>
                    </w:rPr>
                    <w:t>HRK</w:t>
                  </w:r>
                </w:p>
              </w:tc>
            </w:tr>
          </w:tbl>
          <w:p w:rsidR="00DA5FCF" w:rsidRPr="00E506A7" w:rsidRDefault="00DA5FCF" w:rsidP="00E506A7">
            <w:pPr>
              <w:rPr>
                <w:rFonts w:cs="Calibri"/>
                <w:b/>
                <w:sz w:val="20"/>
                <w:szCs w:val="20"/>
              </w:rPr>
            </w:pPr>
          </w:p>
        </w:tc>
      </w:tr>
    </w:tbl>
    <w:p w:rsidR="00E506A7" w:rsidRPr="00E506A7" w:rsidRDefault="000D7EBF" w:rsidP="00884983">
      <w:pPr>
        <w:spacing w:before="480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pict w14:anchorId="4D48E239">
          <v:rect id="_x0000_i1028" style="width:0;height:1.5pt" o:hralign="center" o:hrstd="t" o:hr="t" fillcolor="#a0a0a0" stroked="f"/>
        </w:pict>
      </w:r>
    </w:p>
    <w:p w:rsidR="00E506A7" w:rsidRPr="00E506A7" w:rsidRDefault="00E506A7" w:rsidP="00E506A7">
      <w:pPr>
        <w:rPr>
          <w:rFonts w:cs="Calibri"/>
          <w:b/>
          <w:sz w:val="20"/>
          <w:szCs w:val="20"/>
        </w:rPr>
      </w:pPr>
      <w:r w:rsidRPr="00E506A7">
        <w:rPr>
          <w:rFonts w:cs="Calibri"/>
          <w:b/>
          <w:sz w:val="20"/>
          <w:szCs w:val="20"/>
        </w:rPr>
        <w:t>PRILOG ZAHTJEVU</w:t>
      </w:r>
    </w:p>
    <w:p w:rsidR="00E506A7" w:rsidRDefault="00151A1D" w:rsidP="00E506A7">
      <w:pPr>
        <w:numPr>
          <w:ilvl w:val="0"/>
          <w:numId w:val="2"/>
        </w:numPr>
        <w:spacing w:after="0" w:line="240" w:lineRule="auto"/>
        <w:rPr>
          <w:rFonts w:cs="Calibri"/>
          <w:sz w:val="20"/>
          <w:szCs w:val="20"/>
          <w:lang w:val="de-DE"/>
        </w:rPr>
      </w:pPr>
      <w:r>
        <w:rPr>
          <w:rFonts w:cs="Calibri"/>
          <w:sz w:val="20"/>
          <w:szCs w:val="20"/>
          <w:lang w:val="de-DE"/>
        </w:rPr>
        <w:t>Original</w:t>
      </w:r>
      <w:r w:rsidR="00E506A7" w:rsidRPr="00E506A7">
        <w:rPr>
          <w:rFonts w:cs="Calibri"/>
          <w:sz w:val="20"/>
          <w:szCs w:val="20"/>
          <w:lang w:val="de-DE"/>
        </w:rPr>
        <w:t xml:space="preserve"> bankovne garancije</w:t>
      </w:r>
    </w:p>
    <w:p w:rsidR="001E4D13" w:rsidRPr="001E4D13" w:rsidRDefault="000D62F4" w:rsidP="000D62F4">
      <w:pPr>
        <w:pStyle w:val="ListParagraph"/>
        <w:numPr>
          <w:ilvl w:val="0"/>
          <w:numId w:val="2"/>
        </w:numPr>
        <w:jc w:val="both"/>
        <w:rPr>
          <w:sz w:val="20"/>
          <w:szCs w:val="20"/>
        </w:rPr>
      </w:pPr>
      <w:r w:rsidRPr="000D62F4">
        <w:rPr>
          <w:sz w:val="20"/>
          <w:szCs w:val="20"/>
        </w:rPr>
        <w:t>Ovj</w:t>
      </w:r>
      <w:r w:rsidR="00151A1D">
        <w:rPr>
          <w:sz w:val="20"/>
          <w:szCs w:val="20"/>
        </w:rPr>
        <w:t>erena bankovna potvrda za račun</w:t>
      </w:r>
      <w:r w:rsidRPr="000D62F4">
        <w:rPr>
          <w:sz w:val="20"/>
          <w:szCs w:val="20"/>
        </w:rPr>
        <w:t xml:space="preserve"> koji je korisnik naveo u Zahtjevu za isplatu</w:t>
      </w:r>
      <w:r>
        <w:rPr>
          <w:sz w:val="20"/>
          <w:szCs w:val="20"/>
        </w:rPr>
        <w:t xml:space="preserve"> predujma</w:t>
      </w:r>
      <w:r w:rsidR="00151A1D">
        <w:rPr>
          <w:sz w:val="20"/>
          <w:szCs w:val="20"/>
        </w:rPr>
        <w:t xml:space="preserve"> s IBAN-om</w:t>
      </w:r>
      <w:r w:rsidRPr="000D62F4">
        <w:rPr>
          <w:sz w:val="20"/>
          <w:szCs w:val="20"/>
        </w:rPr>
        <w:t xml:space="preserve">/ Preslika Kartona deponiranih potpisa </w:t>
      </w:r>
      <w:r w:rsidR="00151A1D">
        <w:rPr>
          <w:sz w:val="20"/>
          <w:szCs w:val="20"/>
        </w:rPr>
        <w:t>ovjerena od banke</w:t>
      </w:r>
    </w:p>
    <w:p w:rsidR="00E506A7" w:rsidRPr="00E506A7" w:rsidRDefault="000D7EBF" w:rsidP="00E506A7">
      <w:pPr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pict w14:anchorId="001B8F42">
          <v:rect id="_x0000_i1029" style="width:0;height:1.5pt" o:hralign="center" o:hrstd="t" o:hr="t" fillcolor="#a0a0a0" stroked="f"/>
        </w:pic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6"/>
        <w:gridCol w:w="4642"/>
      </w:tblGrid>
      <w:tr w:rsidR="00E506A7" w:rsidRPr="00E506A7" w:rsidTr="00A359B5">
        <w:tc>
          <w:tcPr>
            <w:tcW w:w="2501" w:type="pct"/>
          </w:tcPr>
          <w:p w:rsidR="00E506A7" w:rsidRPr="00E506A7" w:rsidRDefault="00E506A7" w:rsidP="00884983">
            <w:pPr>
              <w:spacing w:after="600"/>
              <w:rPr>
                <w:rFonts w:cs="Calibri"/>
                <w:sz w:val="20"/>
                <w:szCs w:val="20"/>
              </w:rPr>
            </w:pPr>
            <w:r w:rsidRPr="00E506A7">
              <w:rPr>
                <w:rFonts w:cs="Calibri"/>
                <w:sz w:val="20"/>
                <w:szCs w:val="20"/>
              </w:rPr>
              <w:t>Datum:</w:t>
            </w:r>
          </w:p>
        </w:tc>
        <w:tc>
          <w:tcPr>
            <w:tcW w:w="2499" w:type="pct"/>
          </w:tcPr>
          <w:p w:rsidR="00E506A7" w:rsidRPr="00E506A7" w:rsidRDefault="00E506A7" w:rsidP="00884983">
            <w:pPr>
              <w:rPr>
                <w:rFonts w:cs="Calibri"/>
                <w:sz w:val="20"/>
                <w:szCs w:val="20"/>
              </w:rPr>
            </w:pPr>
            <w:r w:rsidRPr="00E506A7">
              <w:rPr>
                <w:rFonts w:cs="Calibri"/>
                <w:sz w:val="20"/>
                <w:szCs w:val="20"/>
              </w:rPr>
              <w:t>Pečat i potpis:</w:t>
            </w:r>
          </w:p>
        </w:tc>
      </w:tr>
    </w:tbl>
    <w:p w:rsidR="00E506A7" w:rsidRPr="00E506A7" w:rsidRDefault="00E506A7" w:rsidP="00E506A7">
      <w:pPr>
        <w:rPr>
          <w:rFonts w:cs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E506A7" w:rsidRPr="00E506A7" w:rsidTr="00A359B5">
        <w:tc>
          <w:tcPr>
            <w:tcW w:w="5000" w:type="pct"/>
          </w:tcPr>
          <w:p w:rsidR="00E506A7" w:rsidRPr="00E506A7" w:rsidRDefault="00E506A7" w:rsidP="00E506A7">
            <w:pPr>
              <w:rPr>
                <w:rFonts w:cs="Calibri"/>
                <w:sz w:val="20"/>
                <w:szCs w:val="20"/>
              </w:rPr>
            </w:pPr>
            <w:r w:rsidRPr="00E506A7">
              <w:rPr>
                <w:rFonts w:cs="Calibri"/>
                <w:sz w:val="20"/>
                <w:szCs w:val="20"/>
              </w:rPr>
              <w:t>Ispunjeni obrazac i tražene dokumente poslati preporučenom poštom i nasloviti na:</w:t>
            </w:r>
          </w:p>
          <w:p w:rsidR="00E506A7" w:rsidRPr="00E506A7" w:rsidRDefault="00E506A7" w:rsidP="00E506A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506A7">
              <w:rPr>
                <w:rFonts w:cs="Calibri"/>
                <w:sz w:val="20"/>
                <w:szCs w:val="20"/>
              </w:rPr>
              <w:t xml:space="preserve">Agencija za plaćanja u poljoprivredi, ribarstvu i ruralnom razvoju </w:t>
            </w:r>
          </w:p>
          <w:p w:rsidR="00E506A7" w:rsidRPr="00E506A7" w:rsidRDefault="00E506A7" w:rsidP="00E506A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506A7">
              <w:rPr>
                <w:rFonts w:cs="Calibri"/>
                <w:sz w:val="20"/>
                <w:szCs w:val="20"/>
              </w:rPr>
              <w:t xml:space="preserve">Sektor za </w:t>
            </w:r>
            <w:r w:rsidR="00D84DB7">
              <w:rPr>
                <w:rFonts w:cs="Calibri"/>
                <w:sz w:val="20"/>
                <w:szCs w:val="20"/>
              </w:rPr>
              <w:t>ruralni razvoj</w:t>
            </w:r>
          </w:p>
          <w:p w:rsidR="00E506A7" w:rsidRPr="00E506A7" w:rsidRDefault="00E506A7" w:rsidP="00E506A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506A7">
              <w:rPr>
                <w:rFonts w:cs="Calibri"/>
                <w:sz w:val="20"/>
                <w:szCs w:val="20"/>
              </w:rPr>
              <w:t>Služba za odobrenje isplata</w:t>
            </w:r>
          </w:p>
          <w:p w:rsidR="00E506A7" w:rsidRPr="00E506A7" w:rsidRDefault="00E506A7" w:rsidP="00E506A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506A7">
              <w:rPr>
                <w:rFonts w:cs="Calibri"/>
                <w:sz w:val="20"/>
                <w:szCs w:val="20"/>
              </w:rPr>
              <w:t>Ulica grada Vukovara 269d</w:t>
            </w:r>
          </w:p>
          <w:p w:rsidR="00E506A7" w:rsidRPr="00E506A7" w:rsidRDefault="00E506A7" w:rsidP="00E506A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506A7">
              <w:rPr>
                <w:rFonts w:cs="Calibri"/>
                <w:sz w:val="20"/>
                <w:szCs w:val="20"/>
              </w:rPr>
              <w:t>Zagreb</w:t>
            </w:r>
          </w:p>
          <w:p w:rsidR="00E506A7" w:rsidRPr="00E506A7" w:rsidRDefault="00E506A7" w:rsidP="00E506A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506A7">
              <w:rPr>
                <w:rFonts w:cs="Calibri"/>
                <w:sz w:val="20"/>
                <w:szCs w:val="20"/>
              </w:rPr>
              <w:t>S napomenom: »EPFRR –Zahtjev za isplatu predujma – ne otvarati«</w:t>
            </w:r>
          </w:p>
          <w:p w:rsidR="00E506A7" w:rsidRPr="00E506A7" w:rsidRDefault="00E506A7" w:rsidP="00E506A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506A7">
              <w:rPr>
                <w:rFonts w:cs="Calibri"/>
                <w:sz w:val="20"/>
                <w:szCs w:val="20"/>
              </w:rPr>
              <w:t>(u gornjem lijevom kutu omotnice napisati klasifikacijsku oznaku dosjea prijave )</w:t>
            </w:r>
          </w:p>
          <w:p w:rsidR="00E506A7" w:rsidRPr="00E506A7" w:rsidRDefault="00E506A7" w:rsidP="00E506A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</w:tbl>
    <w:p w:rsidR="00E506A7" w:rsidRPr="00EA71C9" w:rsidRDefault="00E506A7" w:rsidP="00884983">
      <w:pPr>
        <w:tabs>
          <w:tab w:val="left" w:pos="8175"/>
        </w:tabs>
        <w:rPr>
          <w:b/>
          <w:sz w:val="56"/>
          <w:szCs w:val="56"/>
        </w:rPr>
      </w:pPr>
    </w:p>
    <w:sectPr w:rsidR="00E506A7" w:rsidRPr="00EA71C9" w:rsidSect="00303D2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3084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EBF" w:rsidRDefault="000D7EBF" w:rsidP="00336C0E">
      <w:pPr>
        <w:spacing w:after="0" w:line="240" w:lineRule="auto"/>
      </w:pPr>
      <w:r>
        <w:separator/>
      </w:r>
    </w:p>
  </w:endnote>
  <w:endnote w:type="continuationSeparator" w:id="0">
    <w:p w:rsidR="000D7EBF" w:rsidRDefault="000D7EBF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8DB" w:rsidRDefault="007958D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1BE" w:rsidRPr="00DF5331" w:rsidRDefault="000D7EBF" w:rsidP="00EA71C9">
    <w:pPr>
      <w:pStyle w:val="Footer"/>
      <w:tabs>
        <w:tab w:val="left" w:pos="4125"/>
      </w:tabs>
    </w:pPr>
    <w:sdt>
      <w:sdtPr>
        <w:alias w:val="Šifra_verzija_datum"/>
        <w:tag w:val="_x0160_ifra_verzija_datum"/>
        <w:id w:val="-1670700823"/>
        <w:placeholder>
          <w:docPart w:val="5106F9ED9355444E8D2E04600E634A3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DC3A56">
          <w:t>L2_PV_O1_5.2_v1.3_2015717</w:t>
        </w:r>
      </w:sdtContent>
    </w:sdt>
    <w:r w:rsidR="00D601BE">
      <w:tab/>
    </w:r>
    <w:r w:rsidR="00EA71C9">
      <w:tab/>
    </w:r>
    <w:r w:rsidR="00EA71C9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 w:rsidR="0069340E">
      <w:rPr>
        <w:noProof/>
      </w:rPr>
      <w:t>2</w:t>
    </w:r>
    <w:r w:rsidR="002A28DF">
      <w:fldChar w:fldCharType="end"/>
    </w:r>
    <w:r w:rsidR="00D601BE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 w:rsidR="0069340E">
      <w:rPr>
        <w:noProof/>
      </w:rPr>
      <w:t>3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1BE" w:rsidRDefault="000D7EBF" w:rsidP="00DF6B67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8B56F0">
      <w:rPr>
        <w:noProof/>
      </w:rPr>
      <w:t>L2_PV_O1</w:t>
    </w:r>
    <w:r>
      <w:rPr>
        <w:noProof/>
      </w:rPr>
      <w:fldChar w:fldCharType="end"/>
    </w:r>
    <w:r w:rsidR="00D601BE">
      <w:tab/>
    </w:r>
    <w:r w:rsidR="00D601BE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 w:rsidR="00D601BE">
      <w:rPr>
        <w:noProof/>
      </w:rPr>
      <w:t>1</w:t>
    </w:r>
    <w:r w:rsidR="002A28DF">
      <w:fldChar w:fldCharType="end"/>
    </w:r>
    <w:r w:rsidR="00D601BE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 w:rsidR="008B56F0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EBF" w:rsidRDefault="000D7EBF" w:rsidP="00336C0E">
      <w:pPr>
        <w:spacing w:after="0" w:line="240" w:lineRule="auto"/>
      </w:pPr>
      <w:r>
        <w:separator/>
      </w:r>
    </w:p>
  </w:footnote>
  <w:footnote w:type="continuationSeparator" w:id="0">
    <w:p w:rsidR="000D7EBF" w:rsidRDefault="000D7EBF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8DB" w:rsidRDefault="007958D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1BE" w:rsidRDefault="00303D22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5106D140" wp14:editId="0D9653D4">
          <wp:extent cx="2545534" cy="720000"/>
          <wp:effectExtent l="0" t="0" r="7620" b="444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vojezicn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5534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5B1A9BBE" wp14:editId="26D5BCEA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C73013"/>
    <w:multiLevelType w:val="hybridMultilevel"/>
    <w:tmpl w:val="FB546DC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displayBackgroundShape/>
  <w:hideSpellingErrors/>
  <w:hideGrammaticalErrors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F21"/>
    <w:rsid w:val="00014E65"/>
    <w:rsid w:val="00043A99"/>
    <w:rsid w:val="00043AEE"/>
    <w:rsid w:val="00053900"/>
    <w:rsid w:val="00071A06"/>
    <w:rsid w:val="000B1E10"/>
    <w:rsid w:val="000D62F4"/>
    <w:rsid w:val="000D7EBF"/>
    <w:rsid w:val="000F07B2"/>
    <w:rsid w:val="00151A1D"/>
    <w:rsid w:val="0017478B"/>
    <w:rsid w:val="00186C16"/>
    <w:rsid w:val="001E4D13"/>
    <w:rsid w:val="001F47CB"/>
    <w:rsid w:val="00207886"/>
    <w:rsid w:val="002541E6"/>
    <w:rsid w:val="002671E8"/>
    <w:rsid w:val="00272D9C"/>
    <w:rsid w:val="00273B94"/>
    <w:rsid w:val="00285FCA"/>
    <w:rsid w:val="00293E95"/>
    <w:rsid w:val="002A28DF"/>
    <w:rsid w:val="002A690A"/>
    <w:rsid w:val="002B2929"/>
    <w:rsid w:val="002B68E1"/>
    <w:rsid w:val="002F14B5"/>
    <w:rsid w:val="002F6D7C"/>
    <w:rsid w:val="00303D22"/>
    <w:rsid w:val="00320BAB"/>
    <w:rsid w:val="00336C0E"/>
    <w:rsid w:val="003437EE"/>
    <w:rsid w:val="0034776E"/>
    <w:rsid w:val="0036339A"/>
    <w:rsid w:val="00372431"/>
    <w:rsid w:val="003756DC"/>
    <w:rsid w:val="0038508E"/>
    <w:rsid w:val="003866A9"/>
    <w:rsid w:val="003C05EA"/>
    <w:rsid w:val="003C607D"/>
    <w:rsid w:val="003D2226"/>
    <w:rsid w:val="0044632C"/>
    <w:rsid w:val="00453963"/>
    <w:rsid w:val="00460963"/>
    <w:rsid w:val="004673DF"/>
    <w:rsid w:val="0047501C"/>
    <w:rsid w:val="004A7949"/>
    <w:rsid w:val="004B08AD"/>
    <w:rsid w:val="004E6207"/>
    <w:rsid w:val="005529EC"/>
    <w:rsid w:val="0057330A"/>
    <w:rsid w:val="00595105"/>
    <w:rsid w:val="00595EF9"/>
    <w:rsid w:val="005C52FD"/>
    <w:rsid w:val="005E1128"/>
    <w:rsid w:val="005E2704"/>
    <w:rsid w:val="005E5928"/>
    <w:rsid w:val="005E672E"/>
    <w:rsid w:val="006354B4"/>
    <w:rsid w:val="00647D08"/>
    <w:rsid w:val="00655CE5"/>
    <w:rsid w:val="006705C4"/>
    <w:rsid w:val="0069340E"/>
    <w:rsid w:val="006A5010"/>
    <w:rsid w:val="006B6FE1"/>
    <w:rsid w:val="006D5C25"/>
    <w:rsid w:val="006F0AC9"/>
    <w:rsid w:val="00701671"/>
    <w:rsid w:val="00711591"/>
    <w:rsid w:val="0072194F"/>
    <w:rsid w:val="00730CAE"/>
    <w:rsid w:val="007346AC"/>
    <w:rsid w:val="007474EB"/>
    <w:rsid w:val="007629BE"/>
    <w:rsid w:val="00766E49"/>
    <w:rsid w:val="00785A56"/>
    <w:rsid w:val="007958DB"/>
    <w:rsid w:val="007A5A9E"/>
    <w:rsid w:val="007D6268"/>
    <w:rsid w:val="007D7125"/>
    <w:rsid w:val="0081658B"/>
    <w:rsid w:val="00837743"/>
    <w:rsid w:val="00846762"/>
    <w:rsid w:val="00847418"/>
    <w:rsid w:val="00851280"/>
    <w:rsid w:val="00881CEB"/>
    <w:rsid w:val="00884983"/>
    <w:rsid w:val="0089783F"/>
    <w:rsid w:val="008A0FDF"/>
    <w:rsid w:val="008A3752"/>
    <w:rsid w:val="008B56F0"/>
    <w:rsid w:val="008C1131"/>
    <w:rsid w:val="008C1732"/>
    <w:rsid w:val="008D237F"/>
    <w:rsid w:val="008D6AB1"/>
    <w:rsid w:val="008F53E0"/>
    <w:rsid w:val="00903971"/>
    <w:rsid w:val="00932277"/>
    <w:rsid w:val="009431E9"/>
    <w:rsid w:val="009515CF"/>
    <w:rsid w:val="0096672E"/>
    <w:rsid w:val="009B5FA6"/>
    <w:rsid w:val="009F1082"/>
    <w:rsid w:val="00A05F21"/>
    <w:rsid w:val="00A23483"/>
    <w:rsid w:val="00A359B5"/>
    <w:rsid w:val="00A40CC6"/>
    <w:rsid w:val="00A5205D"/>
    <w:rsid w:val="00A72868"/>
    <w:rsid w:val="00AB3624"/>
    <w:rsid w:val="00AD5DBD"/>
    <w:rsid w:val="00AE66C1"/>
    <w:rsid w:val="00B00854"/>
    <w:rsid w:val="00B16AB6"/>
    <w:rsid w:val="00B81C3E"/>
    <w:rsid w:val="00B95B0F"/>
    <w:rsid w:val="00BD5E1D"/>
    <w:rsid w:val="00BF0389"/>
    <w:rsid w:val="00C13DE0"/>
    <w:rsid w:val="00C55FF1"/>
    <w:rsid w:val="00CA63D9"/>
    <w:rsid w:val="00D003D6"/>
    <w:rsid w:val="00D17F24"/>
    <w:rsid w:val="00D2586B"/>
    <w:rsid w:val="00D601BE"/>
    <w:rsid w:val="00D62CE7"/>
    <w:rsid w:val="00D84DB7"/>
    <w:rsid w:val="00DA0E74"/>
    <w:rsid w:val="00DA5FCF"/>
    <w:rsid w:val="00DC3A56"/>
    <w:rsid w:val="00DE3996"/>
    <w:rsid w:val="00DF5331"/>
    <w:rsid w:val="00DF6B67"/>
    <w:rsid w:val="00E20303"/>
    <w:rsid w:val="00E22A92"/>
    <w:rsid w:val="00E34750"/>
    <w:rsid w:val="00E3640D"/>
    <w:rsid w:val="00E36793"/>
    <w:rsid w:val="00E40434"/>
    <w:rsid w:val="00E506A7"/>
    <w:rsid w:val="00E66270"/>
    <w:rsid w:val="00E864B9"/>
    <w:rsid w:val="00E9685D"/>
    <w:rsid w:val="00EA513F"/>
    <w:rsid w:val="00EA71C9"/>
    <w:rsid w:val="00EC1CC6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6346"/>
    <w:rsid w:val="00F56657"/>
    <w:rsid w:val="00F65A21"/>
    <w:rsid w:val="00F94EAB"/>
    <w:rsid w:val="00FC7927"/>
    <w:rsid w:val="00FC7AFD"/>
    <w:rsid w:val="00FD33A4"/>
    <w:rsid w:val="00FE2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fc"/>
    </o:shapedefaults>
    <o:shapelayout v:ext="edit">
      <o:idmap v:ext="edit" data="1"/>
    </o:shapelayout>
  </w:shapeDefaults>
  <w:decimalSymbol w:val=","/>
  <w:listSeparator w:val=";"/>
  <w14:docId w14:val="223F1E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microsoft.com/office/2007/relationships/stylesWithEffects" Target="stylesWithEffect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23" Type="http://schemas.openxmlformats.org/officeDocument/2006/relationships/glossaryDocument" Target="glossary/document.xml"/><Relationship Id="rId10" Type="http://schemas.openxmlformats.org/officeDocument/2006/relationships/styles" Target="styl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footnotes" Target="footnotes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://sharepoint:8080/predlosci/Predlo&#382;ak%20obrasca%20word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AD10BEAF3BB4FD5AA205E3E5596D4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8C6806-D6B4-4578-A8E5-5751B61617AC}"/>
      </w:docPartPr>
      <w:docPartBody>
        <w:p w:rsidR="00B62E49" w:rsidRDefault="00B62E49">
          <w:pPr>
            <w:pStyle w:val="1AD10BEAF3BB4FD5AA205E3E5596D4B9"/>
          </w:pPr>
          <w:r w:rsidRPr="00F671B9">
            <w:rPr>
              <w:rStyle w:val="PlaceholderText"/>
            </w:rPr>
            <w:t>[Title]</w:t>
          </w:r>
        </w:p>
      </w:docPartBody>
    </w:docPart>
    <w:docPart>
      <w:docPartPr>
        <w:name w:val="5106F9ED9355444E8D2E04600E634A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55D476-3B21-44EC-A845-734A38494CC9}"/>
      </w:docPartPr>
      <w:docPartBody>
        <w:p w:rsidR="00B62E49" w:rsidRDefault="00B62E49">
          <w:pPr>
            <w:pStyle w:val="5106F9ED9355444E8D2E04600E634A34"/>
          </w:pPr>
          <w:r w:rsidRPr="00762E9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E49"/>
    <w:rsid w:val="004259AF"/>
    <w:rsid w:val="00B62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1AD10BEAF3BB4FD5AA205E3E5596D4B9">
    <w:name w:val="1AD10BEAF3BB4FD5AA205E3E5596D4B9"/>
  </w:style>
  <w:style w:type="paragraph" w:customStyle="1" w:styleId="5106F9ED9355444E8D2E04600E634A34">
    <w:name w:val="5106F9ED9355444E8D2E04600E634A3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1AD10BEAF3BB4FD5AA205E3E5596D4B9">
    <w:name w:val="1AD10BEAF3BB4FD5AA205E3E5596D4B9"/>
  </w:style>
  <w:style w:type="paragraph" w:customStyle="1" w:styleId="5106F9ED9355444E8D2E04600E634A34">
    <w:name w:val="5106F9ED9355444E8D2E04600E634A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A04975889D70384FAE89EA87725A5A2C" ma:contentTypeVersion="91" ma:contentTypeDescription="" ma:contentTypeScope="" ma:versionID="4ec8c6ca1e57512ea7bb3c7f2d69ca06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cd8458f70dae8df056c0160a861dd7bc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Naziv_x0020_na_x0020_engleskom_x0020_jeziku" minOccurs="0"/>
                <xsd:element ref="ns2:Šifra" minOccurs="0"/>
                <xsd:element ref="ns2:Datum_x0020_verzije" minOccurs="0"/>
                <xsd:element ref="ns2:Prilog_x0020_broj" minOccurs="0"/>
                <xsd:element ref="ns2:Status_x0020_verzije1" minOccurs="0"/>
                <xsd:element ref="ns2:Šifra_verzija_datum" minOccurs="0"/>
                <xsd:element ref="ns2:Kratica_x0020_OJ1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1:_dlc_Exempt" minOccurs="0"/>
                <xsd:element ref="ns2:_dlc_DocIdPersistId" minOccurs="0"/>
                <xsd:element ref="ns2:_dlc_DocId" minOccurs="0"/>
                <xsd:element ref="ns2:Šifra_x0020_procedure1" minOccurs="0"/>
                <xsd:element ref="ns2:Broj_x0020_Naputka" minOccurs="0"/>
                <xsd:element ref="ns2:Vrijedi_x0020_od" minOccurs="0"/>
                <xsd:element ref="ns2:_dlc_DocIdUrl" minOccurs="0"/>
                <xsd:element ref="ns2:Naziv_x0020_prikaza_x0020_procesa_x002f_landscape-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Naziv_x0020_na_x0020_engleskom_x0020_jeziku" ma:index="2" nillable="true" ma:displayName="Naziv na engleskom jeziku" ma:internalName="Naziv_x0020_na_x0020_engleskom_x0020_jeziku">
      <xsd:simpleType>
        <xsd:restriction base="dms:Text">
          <xsd:maxLength value="255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Datum_x0020_verzije" ma:index="4" nillable="true" ma:displayName="Datum verzije" ma:description="Polje se popunjava samo na omotu, te se automatski nasljeđuje u osnovne dokumente i priloge." ma:format="DateOnly" ma:internalName="Datum_x0020_verzije" ma:readOnly="false">
      <xsd:simpleType>
        <xsd:restriction base="dms:DateTime"/>
      </xsd:simpleType>
    </xsd:element>
    <xsd:element name="Prilog_x0020_broj" ma:index="5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Status_x0020_verzije1" ma:index="6" nillable="true" ma:displayName="Status verzije" ma:description="Polje se popunjava samo na omotu, te se automatski nasljeđuje u osnovne dokumente i priloge." ma:format="Dropdown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Šifra_verzija_datum" ma:index="7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Kratica_x0020_OJ1" ma:index="8" nillable="true" ma:displayName="Kratica Sektora/Odjela-STARO" ma:format="Dropdown" ma:internalName="Kratica_x0020_OJ1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-_x0020_nova" ma:index="9" nillable="true" ma:displayName="Kratica sektora/službe-NOVO (choice)" ma:format="Dropdown" ma:internalName="Kratica_x0020_OJ_x0020__x002d__x0020_nova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10" nillable="true" ma:displayName="Broj verzije" ma:description="Polje se popunjava samo na omotu, te se automatski nasljeđuje u osnovne dokumente i priloge.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11" nillable="true" ma:displayName="Datum pripreme" ma:format="DateOnly" ma:internalName="Datum_x0020_pripreme">
      <xsd:simpleType>
        <xsd:restriction base="dms:DateTime"/>
      </xsd:simpleType>
    </xsd:element>
    <xsd:element name="Pripremio" ma:index="12" nillable="true" ma:displayName="Pripremio" ma:list="UserInfo" ma:SharePointGroup="0" ma:internalName="Priprem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13" nillable="true" ma:displayName="Kratica OJ (Pripremio)" ma:format="Dropdown" ma:internalName="Kratica_x0020_OJ_x0020__x0028_Pripremio_x0029_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14" nillable="true" ma:displayName="Kratica OJ (Pripremio) - novo" ma:format="Dropdown" ma:internalName="Kratica_x0020_OJ_x0020__x0028_Pripremio_x0029__x0020__x002d__x0020_nova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</xsd:restriction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Šifra_x0020_procedure1" ma:index="23" nillable="true" ma:displayName="Šifra procedure" ma:internalName="_x0160_ifra_x0020_procedure1" ma:readOnly="false">
      <xsd:simpleType>
        <xsd:restriction base="dms:Text">
          <xsd:maxLength value="255"/>
        </xsd:restriction>
      </xsd:simpleType>
    </xsd:element>
    <xsd:element name="Broj_x0020_Naputka" ma:index="26" nillable="true" ma:displayName="Broj naputka" ma:description="Polje se popunjava samo na omotu, te se automatski nasljeđuje u osnovne dokumente.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27" nillable="true" ma:displayName="Vrijedi od" ma:description="Polje se popunjava samo na omotu, te se automatski nasljeđuje u osnovne dokumente." ma:format="DateOnly" ma:internalName="Vrijedi_x0020_od" ma:readOnly="false">
      <xsd:simpleType>
        <xsd:restriction base="dms:DateTime"/>
      </xsd:simpleType>
    </xsd:element>
    <xsd:element name="_dlc_DocIdUrl" ma:index="2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30" nillable="true" ma:displayName="Naziv prikaza procesa/landscape-a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2015-07-16T22:00:00+00:00</Datum_x0020_verzije>
    <_dlc_DocId xmlns="45adb973-3738-4051-9417-704071a43e5d">VY2WPRCRYZME-5-6404</_dlc_DocId>
    <_dlc_DocIdUrl xmlns="45adb973-3738-4051-9417-704071a43e5d">
      <Url>http://sharepoint:8080/_layouts/DocIdRedir.aspx?ID=VY2WPRCRYZME-5-6404</Url>
      <Description>VY2WPRCRYZME-5-6404</Description>
    </_dlc_DocIdUrl>
    <Naziv_x0020_na_x0020_engleskom_x0020_jeziku xmlns="45adb973-3738-4051-9417-704071a43e5d" xsi:nil="true"/>
    <Šifra xmlns="45adb973-3738-4051-9417-704071a43e5d">L2_PV_O1_5.2</Šifra>
    <Status_x0020_verzije1 xmlns="45adb973-3738-4051-9417-704071a43e5d">(5) Važeća verzija</Status_x0020_verzije1>
    <Šifra_verzija_datum xmlns="45adb973-3738-4051-9417-704071a43e5d">L2_PV_O1_5.2_v1.3_2015717</Šifra_verzija_datum>
    <Broj_x0020_verzije xmlns="45adb973-3738-4051-9417-704071a43e5d">1.3</Broj_x0020_verzije>
    <Kratica_x0020_OJ1 xmlns="45adb973-3738-4051-9417-704071a43e5d" xsi:nil="true"/>
    <Pripremio xmlns="45adb973-3738-4051-9417-704071a43e5d">
      <UserInfo>
        <DisplayName>Petar Skeja</DisplayName>
        <AccountId>98</AccountId>
        <AccountType/>
      </UserInfo>
    </Pripremio>
    <Datum_x0020_pripreme xmlns="45adb973-3738-4051-9417-704071a43e5d">2015-05-14T22:00:00+00:00</Datum_x0020_pripreme>
    <Kratica_x0020_OJ_x0020__x0028_Pripremio_x0029_ xmlns="45adb973-3738-4051-9417-704071a43e5d" xsi:nil="true"/>
    <Šifra_x0020_procedure1 xmlns="45adb973-3738-4051-9417-704071a43e5d">L2_PV</Šifra_x0020_procedure1>
    <Vrijedi_x0020_od xmlns="45adb973-3738-4051-9417-704071a43e5d">2015-07-16T22:00:00+00:00</Vrijedi_x0020_od>
    <Broj_x0020_Naputka xmlns="45adb973-3738-4051-9417-704071a43e5d">87</Broj_x0020_Naputka>
    <Kratica_x0020_OJ_x0020__x0028_Pripremio_x0029__x0020_-_x0020_nova xmlns="45adb973-3738-4051-9417-704071a43e5d">SOI</Kratica_x0020_OJ_x0020__x0028_Pripremio_x0029__x0020_-_x0020_nova>
    <Kratica_x0020_OJ_x0020_-_x0020_nova xmlns="45adb973-3738-4051-9417-704071a43e5d" xsi:nil="true"/>
    <Naziv_x0020_prikaza_x0020_procesa_x002f_landscape-a xmlns="45adb973-3738-4051-9417-704071a43e5d">7</Naziv_x0020_prikaza_x0020_procesa_x002f_landscape-a>
  </documentManagement>
</p:properti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E5A94F-8DAA-4F90-921E-F1962DE429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59D3B4-8A30-4FEB-8D1F-A5A6F5F2A011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ED61C397-8A39-489E-B3A9-59B0C17744D2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E71E1C6-60D6-4417-862E-E761E6D6FE94}">
  <ds:schemaRefs>
    <ds:schemaRef ds:uri="http://schemas.microsoft.com/office/2006/metadata/properties"/>
    <ds:schemaRef ds:uri="http://schemas.microsoft.com/office/infopath/2007/PartnerControls"/>
    <ds:schemaRef ds:uri="45adb973-3738-4051-9417-704071a43e5d"/>
  </ds:schemaRefs>
</ds:datastoreItem>
</file>

<file path=customXml/itemProps7.xml><?xml version="1.0" encoding="utf-8"?>
<ds:datastoreItem xmlns:ds="http://schemas.openxmlformats.org/officeDocument/2006/customXml" ds:itemID="{86FB1FC3-48A5-490A-8FF5-C451D7AD0A64}">
  <ds:schemaRefs>
    <ds:schemaRef ds:uri="http://schemas.microsoft.com/sharepoint/events"/>
  </ds:schemaRefs>
</ds:datastoreItem>
</file>

<file path=customXml/itemProps8.xml><?xml version="1.0" encoding="utf-8"?>
<ds:datastoreItem xmlns:ds="http://schemas.openxmlformats.org/officeDocument/2006/customXml" ds:itemID="{F487B77E-C6D0-4A9E-BCF7-879A5B16D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Predložak%20obrasca%20word.dotx</Template>
  <TotalTime>90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isplatu predujma</vt:lpstr>
    </vt:vector>
  </TitlesOfParts>
  <Company>APPRRR</Company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isplatu predujma</dc:title>
  <dc:creator>marijana.karacic</dc:creator>
  <cp:lastModifiedBy>Andrea Marotti</cp:lastModifiedBy>
  <cp:revision>25</cp:revision>
  <cp:lastPrinted>2014-09-29T07:27:00Z</cp:lastPrinted>
  <dcterms:created xsi:type="dcterms:W3CDTF">2014-09-17T13:41:00Z</dcterms:created>
  <dcterms:modified xsi:type="dcterms:W3CDTF">2015-07-15T13:35:00Z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0x010100C7C30C6377560345ADFA59A43D6546A300A04975889D70384FAE89EA87725A5A2C</vt:lpwstr>
  </property>
  <property fmtid="{D5CDD505-2E9C-101B-9397-08002B2CF9AE}" pid="4" name="_dlc_DocIdItemGuid">
    <vt:lpwstr>ac02ff61-7636-4a67-9ca0-a6ff853a2cfe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WorkflowChangePath">
    <vt:lpwstr>f7905e06-c13b-4949-980e-40d49d6baf25,3;f7905e06-c13b-4949-980e-40d49d6baf25,6;f7905e06-c13b-4949-980e-40d49d6baf25,9;f7905e06-c13b-4949-980e-40d49d6baf25,11;f7905e06-c13b-4949-980e-40d49d6baf25,15;f7905e06-c13b-4949-980e-40d49d6baf25,20;f7905e06-c13b-4949</vt:lpwstr>
  </property>
  <property fmtid="{D5CDD505-2E9C-101B-9397-08002B2CF9AE}" pid="9" name="_docset_NoMedatataSyncRequired">
    <vt:lpwstr>False</vt:lpwstr>
  </property>
</Properties>
</file>